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1D" w:rsidRDefault="00A6761D" w:rsidP="0054191E">
      <w:pPr>
        <w:rPr>
          <w:sz w:val="26"/>
          <w:szCs w:val="26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02.45pt;width:186pt;height:141pt;z-index:251660288;visibility:visible;mso-position-horizontal:left;mso-position-horizontal-relative:margin" stroked="f" strokeweight=".5pt">
            <v:textbox>
              <w:txbxContent>
                <w:p w:rsidR="00A6761D" w:rsidRDefault="00A6761D" w:rsidP="0054191E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Зимнее жилище устроено очень интересно. Жилье сурка – круглое отверстие, а рядом крепкий холм почвы. Это называется бутаном. Вроде завалинки у деревенского дома. Здесь можно отдохнуть, поболтать с соседом.</w:t>
                  </w:r>
                </w:p>
              </w:txbxContent>
            </v:textbox>
            <w10:wrap anchorx="margin"/>
          </v:shape>
        </w:pict>
      </w:r>
      <w:r>
        <w:rPr>
          <w:b/>
          <w:sz w:val="26"/>
          <w:szCs w:val="26"/>
        </w:rPr>
        <w:t>Фамилия, имя</w:t>
      </w:r>
      <w:r>
        <w:rPr>
          <w:sz w:val="26"/>
          <w:szCs w:val="26"/>
        </w:rPr>
        <w:t>______________________________________</w:t>
      </w:r>
      <w:r>
        <w:rPr>
          <w:b/>
          <w:sz w:val="26"/>
          <w:szCs w:val="26"/>
        </w:rPr>
        <w:br/>
        <w:t xml:space="preserve">школа </w:t>
      </w:r>
      <w:r>
        <w:rPr>
          <w:sz w:val="26"/>
          <w:szCs w:val="26"/>
        </w:rPr>
        <w:t>____________________</w:t>
      </w:r>
      <w:r>
        <w:rPr>
          <w:b/>
          <w:sz w:val="26"/>
          <w:szCs w:val="26"/>
        </w:rPr>
        <w:t>, класс</w:t>
      </w:r>
      <w:r>
        <w:t xml:space="preserve"> _____________________ </w:t>
      </w:r>
      <w:r>
        <w:br/>
      </w:r>
      <w:r>
        <w:rPr>
          <w:b/>
          <w:sz w:val="26"/>
          <w:szCs w:val="26"/>
        </w:rPr>
        <w:t xml:space="preserve">                                                ВАРИАНТ №3</w:t>
      </w:r>
      <w:r>
        <w:rPr>
          <w:b/>
          <w:sz w:val="26"/>
          <w:szCs w:val="26"/>
        </w:rPr>
        <w:br/>
        <w:t>Прочитай текст.</w:t>
      </w:r>
      <w:r>
        <w:rPr>
          <w:b/>
          <w:sz w:val="26"/>
          <w:szCs w:val="26"/>
        </w:rPr>
        <w:br/>
      </w:r>
      <w:r>
        <w:rPr>
          <w:sz w:val="26"/>
          <w:szCs w:val="26"/>
        </w:rPr>
        <w:t xml:space="preserve">          Сурок – толстяк на коротких лапах. Зимой сурки в       зимнюю спячку.</w:t>
      </w:r>
    </w:p>
    <w:p w:rsidR="00A6761D" w:rsidRDefault="00A6761D" w:rsidP="0054191E">
      <w:r>
        <w:t xml:space="preserve">                                                                              </w: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38pt;height:114.75pt;visibility:visible">
            <v:imagedata r:id="rId4" o:title=""/>
          </v:shape>
        </w:pict>
      </w:r>
      <w:r>
        <w:br/>
      </w:r>
      <w:r>
        <w:br/>
      </w:r>
      <w:r>
        <w:rPr>
          <w:sz w:val="26"/>
          <w:szCs w:val="26"/>
        </w:rPr>
        <w:t xml:space="preserve">  Сурки очень общительны и часто любят ходить в гости.           На бутане можно порезвиться, поспать на солнышке.</w:t>
      </w:r>
      <w:r>
        <w:rPr>
          <w:sz w:val="26"/>
          <w:szCs w:val="26"/>
        </w:rPr>
        <w:br/>
        <w:t xml:space="preserve">            Отверстие в земле продолжает длинный коридор. Пойдешь направо. Здесь коллективная спальня. Зимой сурки спят все вместе. </w:t>
      </w:r>
      <w:r>
        <w:rPr>
          <w:sz w:val="26"/>
          <w:szCs w:val="26"/>
        </w:rPr>
        <w:br/>
        <w:t>В спальне царит тишина. Звери залегли на зиму и хорошо заделали входные отверстия.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b/>
          <w:sz w:val="28"/>
          <w:szCs w:val="28"/>
        </w:rPr>
        <w:t>1. Укажи порядок событий в тексте.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"/>
        <w:gridCol w:w="4328"/>
      </w:tblGrid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</w:pPr>
          </w:p>
        </w:tc>
        <w:tc>
          <w:tcPr>
            <w:tcW w:w="4328" w:type="dxa"/>
          </w:tcPr>
          <w:p w:rsidR="00A6761D" w:rsidRDefault="00A6761D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Сурки очень общительны.</w:t>
            </w:r>
          </w:p>
        </w:tc>
      </w:tr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</w:pPr>
          </w:p>
        </w:tc>
        <w:tc>
          <w:tcPr>
            <w:tcW w:w="4328" w:type="dxa"/>
          </w:tcPr>
          <w:p w:rsidR="00A6761D" w:rsidRDefault="00A6761D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Зимой сурки спят все вместе.</w:t>
            </w:r>
          </w:p>
        </w:tc>
      </w:tr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</w:pPr>
          </w:p>
        </w:tc>
        <w:tc>
          <w:tcPr>
            <w:tcW w:w="4328" w:type="dxa"/>
          </w:tcPr>
          <w:p w:rsidR="00A6761D" w:rsidRDefault="00A6761D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Сурок – толстяк на коротких ногах.</w:t>
            </w:r>
          </w:p>
        </w:tc>
      </w:tr>
    </w:tbl>
    <w:p w:rsidR="00A6761D" w:rsidRDefault="00A6761D" w:rsidP="0054191E">
      <w:r>
        <w:rPr>
          <w:b/>
          <w:sz w:val="28"/>
          <w:szCs w:val="28"/>
        </w:rPr>
        <w:t>2. Чем занимались сурки на бутане? Отметь правильный ответ</w:t>
      </w:r>
      <w:r>
        <w:t>.</w:t>
      </w:r>
      <w:r>
        <w:br/>
      </w: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5"/>
        <w:gridCol w:w="6708"/>
      </w:tblGrid>
      <w:tr w:rsidR="00A6761D" w:rsidTr="0054191E">
        <w:tc>
          <w:tcPr>
            <w:tcW w:w="375" w:type="dxa"/>
          </w:tcPr>
          <w:p w:rsidR="00A6761D" w:rsidRDefault="00A6761D">
            <w:pPr>
              <w:spacing w:after="0" w:line="240" w:lineRule="auto"/>
            </w:pPr>
          </w:p>
        </w:tc>
        <w:tc>
          <w:tcPr>
            <w:tcW w:w="6708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бутане можно порезвиться и поесть.</w:t>
            </w:r>
          </w:p>
        </w:tc>
      </w:tr>
      <w:tr w:rsidR="00A6761D" w:rsidTr="0054191E">
        <w:tc>
          <w:tcPr>
            <w:tcW w:w="375" w:type="dxa"/>
          </w:tcPr>
          <w:p w:rsidR="00A6761D" w:rsidRDefault="00A6761D">
            <w:pPr>
              <w:spacing w:after="0" w:line="240" w:lineRule="auto"/>
            </w:pPr>
          </w:p>
        </w:tc>
        <w:tc>
          <w:tcPr>
            <w:tcW w:w="6708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бутане можно посидеть и порезвиться.</w:t>
            </w:r>
          </w:p>
        </w:tc>
      </w:tr>
      <w:tr w:rsidR="00A6761D" w:rsidTr="0054191E">
        <w:tc>
          <w:tcPr>
            <w:tcW w:w="375" w:type="dxa"/>
          </w:tcPr>
          <w:p w:rsidR="00A6761D" w:rsidRDefault="00A6761D">
            <w:pPr>
              <w:spacing w:after="0" w:line="240" w:lineRule="auto"/>
            </w:pPr>
          </w:p>
        </w:tc>
        <w:tc>
          <w:tcPr>
            <w:tcW w:w="6708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бутане можно порезвиться , поспать на солнышке.</w:t>
            </w:r>
          </w:p>
        </w:tc>
      </w:tr>
    </w:tbl>
    <w:p w:rsidR="00A6761D" w:rsidRDefault="00A6761D" w:rsidP="0054191E">
      <w:pPr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3. Что любят делать сурки? Выпиши это предложение.</w:t>
      </w:r>
      <w:r>
        <w:rPr>
          <w:b/>
          <w:sz w:val="28"/>
          <w:szCs w:val="28"/>
        </w:rPr>
        <w:br/>
        <w:t xml:space="preserve"> ________________________________________________</w:t>
      </w:r>
      <w:r>
        <w:rPr>
          <w:b/>
          <w:sz w:val="28"/>
          <w:szCs w:val="28"/>
        </w:rPr>
        <w:br/>
        <w:t>_________________________________________________</w:t>
      </w:r>
      <w:r>
        <w:rPr>
          <w:b/>
          <w:sz w:val="28"/>
          <w:szCs w:val="28"/>
        </w:rPr>
        <w:br/>
        <w:t>_________________________________________________</w:t>
      </w:r>
      <w:r>
        <w:rPr>
          <w:b/>
          <w:sz w:val="28"/>
          <w:szCs w:val="28"/>
        </w:rPr>
        <w:br/>
        <w:t xml:space="preserve">4. Отметь, какое слово является проверочным для слова </w:t>
      </w:r>
      <w:r>
        <w:rPr>
          <w:i/>
          <w:sz w:val="28"/>
          <w:szCs w:val="28"/>
        </w:rPr>
        <w:t>тишина.</w:t>
      </w:r>
      <w:r>
        <w:rPr>
          <w:i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"/>
        <w:gridCol w:w="3336"/>
      </w:tblGrid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336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тихонько</w:t>
            </w:r>
          </w:p>
        </w:tc>
      </w:tr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336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</w:t>
            </w:r>
          </w:p>
        </w:tc>
      </w:tr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336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тихий</w:t>
            </w:r>
          </w:p>
        </w:tc>
      </w:tr>
    </w:tbl>
    <w:p w:rsidR="00A6761D" w:rsidRDefault="00A6761D" w:rsidP="0054191E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  <w:t>5. Укажи, в какой строке записана группа родственных слов.</w:t>
      </w:r>
      <w:r>
        <w:rPr>
          <w:b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"/>
        <w:gridCol w:w="3336"/>
      </w:tblGrid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336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Сурок, суровый, сурки.</w:t>
            </w:r>
          </w:p>
        </w:tc>
      </w:tr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336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Звери, звериный, зверек.</w:t>
            </w:r>
          </w:p>
        </w:tc>
      </w:tr>
      <w:tr w:rsidR="00A6761D" w:rsidTr="0054191E">
        <w:tc>
          <w:tcPr>
            <w:tcW w:w="345" w:type="dxa"/>
          </w:tcPr>
          <w:p w:rsidR="00A6761D" w:rsidRDefault="00A676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336" w:type="dxa"/>
          </w:tcPr>
          <w:p w:rsidR="00A6761D" w:rsidRDefault="00A6761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Зимняя, зимой, зимы.</w:t>
            </w:r>
          </w:p>
        </w:tc>
      </w:tr>
    </w:tbl>
    <w:p w:rsidR="00A6761D" w:rsidRPr="00A0119D" w:rsidRDefault="00A6761D" w:rsidP="00A0119D">
      <w:r w:rsidRPr="00A0119D">
        <w:rPr>
          <w:b/>
          <w:sz w:val="28"/>
          <w:szCs w:val="28"/>
        </w:rPr>
        <w:t>6. С</w:t>
      </w:r>
      <w:r>
        <w:rPr>
          <w:b/>
          <w:sz w:val="28"/>
          <w:szCs w:val="28"/>
        </w:rPr>
        <w:t>колько в словосоче</w:t>
      </w:r>
      <w:r w:rsidRPr="00A0119D">
        <w:rPr>
          <w:b/>
          <w:sz w:val="28"/>
          <w:szCs w:val="28"/>
        </w:rPr>
        <w:t xml:space="preserve">тании </w:t>
      </w:r>
      <w:r>
        <w:rPr>
          <w:b/>
          <w:sz w:val="28"/>
          <w:szCs w:val="28"/>
        </w:rPr>
        <w:t xml:space="preserve"> </w:t>
      </w:r>
      <w:r w:rsidRPr="00A0119D">
        <w:rPr>
          <w:i/>
          <w:sz w:val="28"/>
          <w:szCs w:val="28"/>
        </w:rPr>
        <w:t>все вместе</w:t>
      </w:r>
      <w:r w:rsidRPr="00A011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0119D">
        <w:rPr>
          <w:b/>
          <w:sz w:val="28"/>
          <w:szCs w:val="28"/>
        </w:rPr>
        <w:t>всего гласных и согласных звуков? Запиши в таблицу</w:t>
      </w:r>
      <w:r>
        <w:t>.</w:t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0"/>
        <w:gridCol w:w="3461"/>
      </w:tblGrid>
      <w:tr w:rsidR="00A6761D" w:rsidRPr="001E0E59" w:rsidTr="001E0E59">
        <w:tc>
          <w:tcPr>
            <w:tcW w:w="3460" w:type="dxa"/>
            <w:shd w:val="clear" w:color="auto" w:fill="5B9BD5"/>
          </w:tcPr>
          <w:p w:rsidR="00A6761D" w:rsidRPr="001E0E59" w:rsidRDefault="00A6761D" w:rsidP="001E0E59">
            <w:pPr>
              <w:spacing w:after="0" w:line="240" w:lineRule="auto"/>
            </w:pPr>
          </w:p>
        </w:tc>
        <w:tc>
          <w:tcPr>
            <w:tcW w:w="3461" w:type="dxa"/>
            <w:shd w:val="clear" w:color="auto" w:fill="5B9BD5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E0E59">
              <w:rPr>
                <w:b/>
                <w:sz w:val="28"/>
                <w:szCs w:val="28"/>
              </w:rPr>
              <w:t>Количество звуков</w:t>
            </w:r>
          </w:p>
        </w:tc>
      </w:tr>
      <w:tr w:rsidR="00A6761D" w:rsidRPr="001E0E59" w:rsidTr="001E0E59">
        <w:tc>
          <w:tcPr>
            <w:tcW w:w="3460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Гласные</w:t>
            </w:r>
          </w:p>
        </w:tc>
        <w:tc>
          <w:tcPr>
            <w:tcW w:w="3461" w:type="dxa"/>
          </w:tcPr>
          <w:p w:rsidR="00A6761D" w:rsidRPr="001E0E59" w:rsidRDefault="00A6761D" w:rsidP="001E0E59">
            <w:pPr>
              <w:spacing w:after="0" w:line="240" w:lineRule="auto"/>
            </w:pPr>
          </w:p>
        </w:tc>
      </w:tr>
      <w:tr w:rsidR="00A6761D" w:rsidRPr="001E0E59" w:rsidTr="001E0E59">
        <w:tc>
          <w:tcPr>
            <w:tcW w:w="3460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Согласные</w:t>
            </w:r>
          </w:p>
        </w:tc>
        <w:tc>
          <w:tcPr>
            <w:tcW w:w="3461" w:type="dxa"/>
          </w:tcPr>
          <w:p w:rsidR="00A6761D" w:rsidRPr="001E0E59" w:rsidRDefault="00A6761D" w:rsidP="001E0E59">
            <w:pPr>
              <w:spacing w:after="0" w:line="240" w:lineRule="auto"/>
            </w:pPr>
          </w:p>
        </w:tc>
      </w:tr>
    </w:tbl>
    <w:p w:rsidR="00A6761D" w:rsidRPr="00A0119D" w:rsidRDefault="00A6761D" w:rsidP="00A0119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rect id="Прямоугольник 2" o:spid="_x0000_s1027" style="position:absolute;margin-left:243.3pt;margin-top:61.8pt;width:94.5pt;height:70.5pt;z-index: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" fillcolor="#5b9bd5" strokecolor="#1f4d78" strokeweight="1pt"/>
        </w:pict>
      </w:r>
      <w:r>
        <w:rPr>
          <w:b/>
          <w:sz w:val="28"/>
          <w:szCs w:val="28"/>
        </w:rPr>
        <w:br/>
      </w:r>
      <w:r>
        <w:br/>
      </w:r>
      <w:r w:rsidRPr="00A0119D">
        <w:rPr>
          <w:b/>
          <w:sz w:val="28"/>
          <w:szCs w:val="28"/>
        </w:rPr>
        <w:t>7. Выбери и отметь верное утверждение.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5"/>
        <w:gridCol w:w="4298"/>
      </w:tblGrid>
      <w:tr w:rsidR="00A6761D" w:rsidRPr="001E0E59" w:rsidTr="001E0E59">
        <w:tc>
          <w:tcPr>
            <w:tcW w:w="375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Это четырехугольник.</w:t>
            </w:r>
          </w:p>
        </w:tc>
      </w:tr>
      <w:tr w:rsidR="00A6761D" w:rsidRPr="001E0E59" w:rsidTr="001E0E59">
        <w:tc>
          <w:tcPr>
            <w:tcW w:w="375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Это треугольник.</w:t>
            </w:r>
          </w:p>
        </w:tc>
      </w:tr>
      <w:tr w:rsidR="00A6761D" w:rsidRPr="001E0E59" w:rsidTr="001E0E59">
        <w:tc>
          <w:tcPr>
            <w:tcW w:w="375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Это квадрат</w:t>
            </w:r>
          </w:p>
        </w:tc>
      </w:tr>
      <w:tr w:rsidR="00A6761D" w:rsidRPr="001E0E59" w:rsidTr="001E0E59">
        <w:tblPrEx>
          <w:tblLook w:val="0000"/>
        </w:tblPrEx>
        <w:trPr>
          <w:trHeight w:val="390"/>
        </w:trPr>
        <w:tc>
          <w:tcPr>
            <w:tcW w:w="375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298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Это не треугольник.</w:t>
            </w:r>
          </w:p>
        </w:tc>
      </w:tr>
    </w:tbl>
    <w:p w:rsidR="00A6761D" w:rsidRPr="00A0119D" w:rsidRDefault="00A6761D" w:rsidP="00A0119D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 xml:space="preserve">8. В рулоне 17м ткани. Первый покупатель купил </w:t>
      </w:r>
      <w:smartTag w:uri="urn:schemas-microsoft-com:office:smarttags" w:element="metricconverter">
        <w:smartTagPr>
          <w:attr w:name="ProductID" w:val="9 м"/>
        </w:smartTagPr>
        <w:r>
          <w:rPr>
            <w:b/>
            <w:sz w:val="28"/>
            <w:szCs w:val="28"/>
          </w:rPr>
          <w:t>9 м</w:t>
        </w:r>
      </w:smartTag>
      <w:r>
        <w:rPr>
          <w:b/>
          <w:sz w:val="28"/>
          <w:szCs w:val="28"/>
        </w:rPr>
        <w:t xml:space="preserve">, второй- </w:t>
      </w:r>
      <w:smartTag w:uri="urn:schemas-microsoft-com:office:smarttags" w:element="metricconverter">
        <w:smartTagPr>
          <w:attr w:name="ProductID" w:val="4 м"/>
        </w:smartTagPr>
        <w:r>
          <w:rPr>
            <w:b/>
            <w:sz w:val="28"/>
            <w:szCs w:val="28"/>
          </w:rPr>
          <w:t>4 м</w:t>
        </w:r>
      </w:smartTag>
      <w:r>
        <w:rPr>
          <w:b/>
          <w:sz w:val="28"/>
          <w:szCs w:val="28"/>
        </w:rPr>
        <w:t>. Сколько купил третий покупатель? Запиши решение и ответ.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A6761D" w:rsidRPr="001E0E59" w:rsidTr="001E0E59"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  <w:bookmarkStart w:id="0" w:name="_GoBack" w:colFirst="25" w:colLast="25"/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6761D" w:rsidRPr="001E0E59" w:rsidTr="001E0E59"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6761D" w:rsidRPr="001E0E59" w:rsidTr="001E0E59"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6761D" w:rsidRPr="001E0E59" w:rsidTr="001E0E59"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6761D" w:rsidRPr="001E0E59" w:rsidTr="001E0E59"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6761D" w:rsidRPr="001E0E59" w:rsidTr="001E0E59"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bookmarkEnd w:id="0"/>
    <w:p w:rsidR="00A6761D" w:rsidRDefault="00A6761D" w:rsidP="00A0119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6" o:spid="_x0000_s1028" type="#_x0000_t202" style="position:absolute;margin-left:78.85pt;margin-top:58.2pt;width:73.5pt;height:21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" stroked="f" strokeweight=".5pt">
            <v:textbox>
              <w:txbxContent>
                <w:p w:rsidR="00A6761D" w:rsidRPr="00A3184B" w:rsidRDefault="00A6761D">
                  <w:pPr>
                    <w:rPr>
                      <w:sz w:val="28"/>
                      <w:szCs w:val="28"/>
                    </w:rPr>
                  </w:pPr>
                  <w:r w:rsidRPr="00A3184B">
                    <w:rPr>
                      <w:sz w:val="28"/>
                      <w:szCs w:val="28"/>
                    </w:rPr>
                    <w:t>верно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5" o:spid="_x0000_s1029" type="#_x0000_t202" style="position:absolute;margin-left:224.35pt;margin-top:57.45pt;width:86.25pt;height:2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" stroked="f" strokeweight=".5pt">
            <v:textbox>
              <w:txbxContent>
                <w:p w:rsidR="00A6761D" w:rsidRPr="00A3184B" w:rsidRDefault="00A6761D">
                  <w:pPr>
                    <w:rPr>
                      <w:sz w:val="28"/>
                      <w:szCs w:val="28"/>
                    </w:rPr>
                  </w:pPr>
                  <w:r w:rsidRPr="00A3184B">
                    <w:rPr>
                      <w:sz w:val="28"/>
                      <w:szCs w:val="28"/>
                    </w:rPr>
                    <w:t>неверно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4" o:spid="_x0000_s1030" type="#_x0000_t202" style="position:absolute;margin-left:199.6pt;margin-top:57.45pt;width:1in;height:24.75pt;z-index:2516572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" strokeweight=".5pt">
            <v:textbox>
              <w:txbxContent>
                <w:p w:rsidR="00A6761D" w:rsidRDefault="00A6761D"/>
              </w:txbxContent>
            </v:textbox>
          </v:shape>
        </w:pict>
      </w:r>
      <w:r>
        <w:rPr>
          <w:noProof/>
          <w:lang w:eastAsia="ru-RU"/>
        </w:rPr>
        <w:pict>
          <v:shape id="Надпись 3" o:spid="_x0000_s1031" type="#_x0000_t202" style="position:absolute;margin-left:53.75pt;margin-top:57.45pt;width:1in;height:21pt;z-index:25165619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" strokeweight=".5pt">
            <v:textbox>
              <w:txbxContent>
                <w:p w:rsidR="00A6761D" w:rsidRDefault="00A6761D"/>
              </w:txbxContent>
            </v:textbox>
          </v:shape>
        </w:pict>
      </w:r>
      <w:r>
        <w:rPr>
          <w:b/>
          <w:sz w:val="28"/>
          <w:szCs w:val="28"/>
        </w:rPr>
        <w:t>Верно ли, что второй покупатель и третий купили поровну?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 xml:space="preserve">Ответ:   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  <w:t>9. Соедини стрелками по смыслу.</w:t>
      </w:r>
      <w:r>
        <w:rPr>
          <w:b/>
          <w:sz w:val="28"/>
          <w:szCs w:val="28"/>
        </w:rPr>
        <w:br/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567"/>
        <w:gridCol w:w="5103"/>
      </w:tblGrid>
      <w:tr w:rsidR="00A6761D" w:rsidRPr="001E0E59" w:rsidTr="001E0E59">
        <w:tc>
          <w:tcPr>
            <w:tcW w:w="1555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Эколог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Занимается лечением взрослых и детей</w:t>
            </w:r>
          </w:p>
        </w:tc>
      </w:tr>
      <w:tr w:rsidR="00A6761D" w:rsidRPr="001E0E59" w:rsidTr="001E0E59">
        <w:tc>
          <w:tcPr>
            <w:tcW w:w="1555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Врач</w:t>
            </w:r>
          </w:p>
        </w:tc>
        <w:tc>
          <w:tcPr>
            <w:tcW w:w="567" w:type="dxa"/>
            <w:vMerge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Летает в космос, изучает космос</w:t>
            </w:r>
          </w:p>
        </w:tc>
      </w:tr>
      <w:tr w:rsidR="00A6761D" w:rsidRPr="001E0E59" w:rsidTr="001E0E59">
        <w:tc>
          <w:tcPr>
            <w:tcW w:w="1555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Космонавт</w:t>
            </w:r>
          </w:p>
        </w:tc>
        <w:tc>
          <w:tcPr>
            <w:tcW w:w="567" w:type="dxa"/>
            <w:vMerge/>
          </w:tcPr>
          <w:p w:rsidR="00A6761D" w:rsidRPr="001E0E59" w:rsidRDefault="00A6761D" w:rsidP="001E0E5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A6761D" w:rsidRPr="001E0E59" w:rsidRDefault="00A6761D" w:rsidP="001E0E59">
            <w:pPr>
              <w:spacing w:after="0" w:line="240" w:lineRule="auto"/>
              <w:rPr>
                <w:sz w:val="28"/>
                <w:szCs w:val="28"/>
              </w:rPr>
            </w:pPr>
            <w:r w:rsidRPr="001E0E59">
              <w:rPr>
                <w:sz w:val="28"/>
                <w:szCs w:val="28"/>
              </w:rPr>
              <w:t>Оберегает и очищает природу</w:t>
            </w:r>
          </w:p>
        </w:tc>
      </w:tr>
    </w:tbl>
    <w:p w:rsidR="00A6761D" w:rsidRPr="00A0119D" w:rsidRDefault="00A6761D" w:rsidP="00A0119D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  <w:t>10.Запиши слово, которое продолжит последовательность.</w:t>
      </w:r>
      <w:r>
        <w:rPr>
          <w:b/>
          <w:sz w:val="28"/>
          <w:szCs w:val="28"/>
        </w:rPr>
        <w:br/>
      </w:r>
      <w:r w:rsidRPr="00F33AB6">
        <w:rPr>
          <w:sz w:val="28"/>
          <w:szCs w:val="28"/>
        </w:rPr>
        <w:t>Зима. Весна. Лето. ____________________________</w:t>
      </w:r>
      <w:r>
        <w:rPr>
          <w:b/>
          <w:sz w:val="28"/>
          <w:szCs w:val="28"/>
        </w:rPr>
        <w:t xml:space="preserve"> .</w:t>
      </w:r>
      <w:r>
        <w:rPr>
          <w:b/>
          <w:sz w:val="28"/>
          <w:szCs w:val="28"/>
        </w:rPr>
        <w:br/>
      </w:r>
    </w:p>
    <w:sectPr w:rsidR="00A6761D" w:rsidRPr="00A0119D" w:rsidSect="00A0119D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19D"/>
    <w:rsid w:val="001754BE"/>
    <w:rsid w:val="001E0E59"/>
    <w:rsid w:val="00245135"/>
    <w:rsid w:val="0054191E"/>
    <w:rsid w:val="008D1D13"/>
    <w:rsid w:val="009B4E0B"/>
    <w:rsid w:val="00A0119D"/>
    <w:rsid w:val="00A3184B"/>
    <w:rsid w:val="00A6761D"/>
    <w:rsid w:val="00E75468"/>
    <w:rsid w:val="00EC0DDC"/>
    <w:rsid w:val="00F3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46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11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343</Words>
  <Characters>1961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Школа</cp:lastModifiedBy>
  <cp:revision>2</cp:revision>
  <dcterms:created xsi:type="dcterms:W3CDTF">2015-02-17T18:45:00Z</dcterms:created>
  <dcterms:modified xsi:type="dcterms:W3CDTF">2015-02-18T02:04:00Z</dcterms:modified>
</cp:coreProperties>
</file>